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Isles of Scilly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Isles of Scilly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Isles of Scilly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Isles of Scilly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Isles of Scilly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Isles of Scilly are estimated to have a score of 1-2 on the PGSI (low-risk gambling), whilst </w:t>
      </w:r>
      <w:r w:rsidRPr="00773DF7">
        <w:rPr>
          <w:rFonts w:ascii="Libre Franklin Light" w:hAnsi="Libre Franklin Light" w:cs="Calibri Light"/>
          <w:b/>
          <w:bCs/>
          <w:color w:val="C45911" w:themeColor="accent2" w:themeShade="BF"/>
        </w:rPr>
        <w:t xml:space="preserve">2.1%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23.5% </w:t>
      </w:r>
      <w:r w:rsidRPr="004747BF">
        <w:rPr>
          <w:rFonts w:ascii="Libre Franklin Light" w:eastAsia="Times New Roman" w:hAnsi="Libre Franklin Light" w:cs="Calibri Light"/>
        </w:rPr>
        <w:t xml:space="preserve">of those respondents classified as PGSI 8+ in Isles of Scilly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Isles of Scilly is estimated to be </w:t>
      </w:r>
      <w:r w:rsidRPr="00773DF7">
        <w:rPr>
          <w:rFonts w:ascii="Libre Franklin Light" w:eastAsia="Times New Roman" w:hAnsi="Libre Franklin Light" w:cs="Calibri Light"/>
          <w:b/>
          <w:bCs/>
          <w:color w:val="C45911" w:themeColor="accent2" w:themeShade="BF"/>
        </w:rPr>
        <w:t xml:space="preserve">£23,812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Isles of Scilly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Isles of Scilly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Isles of Scilly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Isles of Scilly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sles of Scill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Isles of Scilly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sles of Scill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Isles of Scilly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Isles of Scilly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23.5%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sles of Scill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Isles of Scilly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Isles of Scilly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Isles of Scilly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Isles of Scilly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Isles of Scilly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Isles of Scilly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£23,812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Isles of Scilly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£23,812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Isles of Scilly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Isles of Scilly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Isles of Scilly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Isles of Scilly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Isles of Scilly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0.7%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Isles of Scilly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Isles of Scilly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Isles of Scilly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Isles of Scilly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Isles of Scilly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Isles of Scilly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Isles of Scilly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868BAE4-90CE-4359-A187-26C8459030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